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A72" w:rsidRPr="00092654" w:rsidRDefault="004B2A72" w:rsidP="004B2A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Joan OKYNFOLD</w:t>
      </w:r>
      <w:r w:rsidRPr="00092654">
        <w:rPr>
          <w:rFonts w:ascii="Times New Roman" w:hAnsi="Times New Roman" w:cs="Times New Roman"/>
          <w:sz w:val="24"/>
          <w:szCs w:val="24"/>
        </w:rPr>
        <w:t xml:space="preserve">      (fl.1499)</w:t>
      </w:r>
    </w:p>
    <w:p w:rsidR="004B2A72" w:rsidRPr="00092654" w:rsidRDefault="004B2A72" w:rsidP="004B2A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of Doddington, Kent. Widow.</w:t>
      </w:r>
    </w:p>
    <w:p w:rsidR="004B2A72" w:rsidRPr="00092654" w:rsidRDefault="004B2A72" w:rsidP="004B2A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B2A72" w:rsidRPr="00092654" w:rsidRDefault="004B2A72" w:rsidP="004B2A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B2A72" w:rsidRPr="00092654" w:rsidRDefault="004B2A72" w:rsidP="004B2A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She made her</w:t>
      </w:r>
      <w:bookmarkStart w:id="0" w:name="_GoBack"/>
      <w:bookmarkEnd w:id="0"/>
      <w:r w:rsidRPr="00092654">
        <w:rPr>
          <w:rFonts w:ascii="Times New Roman" w:hAnsi="Times New Roman" w:cs="Times New Roman"/>
          <w:sz w:val="24"/>
          <w:szCs w:val="24"/>
        </w:rPr>
        <w:t xml:space="preserve"> Will.  (Plomer p.351)</w:t>
      </w:r>
    </w:p>
    <w:p w:rsidR="004B2A72" w:rsidRPr="00092654" w:rsidRDefault="004B2A72" w:rsidP="004B2A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B2A72" w:rsidRPr="00092654" w:rsidRDefault="004B2A72" w:rsidP="004B2A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B2A72" w:rsidRPr="00092654" w:rsidRDefault="004B2A72" w:rsidP="004B2A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4B2A7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A72" w:rsidRDefault="004B2A72" w:rsidP="00E71FC3">
      <w:pPr>
        <w:spacing w:after="0" w:line="240" w:lineRule="auto"/>
      </w:pPr>
      <w:r>
        <w:separator/>
      </w:r>
    </w:p>
  </w:endnote>
  <w:endnote w:type="continuationSeparator" w:id="0">
    <w:p w:rsidR="004B2A72" w:rsidRDefault="004B2A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A72" w:rsidRDefault="004B2A72" w:rsidP="00E71FC3">
      <w:pPr>
        <w:spacing w:after="0" w:line="240" w:lineRule="auto"/>
      </w:pPr>
      <w:r>
        <w:separator/>
      </w:r>
    </w:p>
  </w:footnote>
  <w:footnote w:type="continuationSeparator" w:id="0">
    <w:p w:rsidR="004B2A72" w:rsidRDefault="004B2A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A72"/>
    <w:rsid w:val="004B2A7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F2767"/>
  <w15:chartTrackingRefBased/>
  <w15:docId w15:val="{FC519CB6-2073-453C-B0AA-FB68AF40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2016-05-26T14:53:00Z</dcterms:created>
  <dcterms:modified xsi:type="dcterms:W3CDTF">2016-05-26T14:54:00Z</dcterms:modified>
</cp:coreProperties>
</file>